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79F37" w14:textId="77777777" w:rsidR="00697FEC" w:rsidRDefault="00697FEC" w:rsidP="0069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UNCLE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F3EBAD" w14:textId="77777777" w:rsidR="00697FEC" w:rsidRDefault="00697FEC" w:rsidP="0069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Billingborough</w:t>
      </w:r>
      <w:proofErr w:type="spellEnd"/>
      <w:r>
        <w:rPr>
          <w:rFonts w:ascii="Times New Roman" w:hAnsi="Times New Roman" w:cs="Times New Roman"/>
        </w:rPr>
        <w:t>, Lincolnshire. Merchant.</w:t>
      </w:r>
    </w:p>
    <w:p w14:paraId="6EA53EDC" w14:textId="77777777" w:rsidR="00697FEC" w:rsidRDefault="00697FEC" w:rsidP="00697FEC">
      <w:pPr>
        <w:rPr>
          <w:rFonts w:ascii="Times New Roman" w:hAnsi="Times New Roman" w:cs="Times New Roman"/>
        </w:rPr>
      </w:pPr>
    </w:p>
    <w:p w14:paraId="5469773B" w14:textId="77777777" w:rsidR="00697FEC" w:rsidRDefault="00697FEC" w:rsidP="00697FEC">
      <w:pPr>
        <w:rPr>
          <w:rFonts w:ascii="Times New Roman" w:hAnsi="Times New Roman" w:cs="Times New Roman"/>
        </w:rPr>
      </w:pPr>
    </w:p>
    <w:p w14:paraId="6D0FEF44" w14:textId="77777777" w:rsidR="00697FEC" w:rsidRDefault="00697FEC" w:rsidP="0069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Bradley(q.v.) brought a plaint of debt against him.</w:t>
      </w:r>
    </w:p>
    <w:p w14:paraId="175B05EE" w14:textId="437AC79A" w:rsidR="00697FEC" w:rsidRDefault="00697FEC" w:rsidP="0069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14:paraId="64E29242" w14:textId="77777777" w:rsidR="00FD1DFA" w:rsidRDefault="00FD1DFA" w:rsidP="00FD1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Marying</w:t>
      </w:r>
      <w:proofErr w:type="spellEnd"/>
      <w:r>
        <w:rPr>
          <w:rFonts w:ascii="Times New Roman" w:hAnsi="Times New Roman" w:cs="Times New Roman"/>
        </w:rPr>
        <w:t xml:space="preserve"> of Wainfleet(q.v.) brought a plaint of debt against him.</w:t>
      </w:r>
    </w:p>
    <w:p w14:paraId="6311EBC8" w14:textId="77777777" w:rsidR="00FD1DFA" w:rsidRDefault="00FD1DFA" w:rsidP="00FD1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848333D" w14:textId="77777777" w:rsidR="00FD1DFA" w:rsidRDefault="00FD1DFA" w:rsidP="00697FEC">
      <w:pPr>
        <w:rPr>
          <w:rFonts w:ascii="Times New Roman" w:hAnsi="Times New Roman" w:cs="Times New Roman"/>
        </w:rPr>
      </w:pPr>
    </w:p>
    <w:p w14:paraId="19FF499D" w14:textId="77777777" w:rsidR="00697FEC" w:rsidRDefault="00697FEC" w:rsidP="00697FEC">
      <w:pPr>
        <w:rPr>
          <w:rFonts w:ascii="Times New Roman" w:hAnsi="Times New Roman" w:cs="Times New Roman"/>
        </w:rPr>
      </w:pPr>
    </w:p>
    <w:p w14:paraId="71B7D0D1" w14:textId="77777777" w:rsidR="00697FEC" w:rsidRDefault="00697FEC" w:rsidP="00697FEC">
      <w:pPr>
        <w:rPr>
          <w:rFonts w:ascii="Times New Roman" w:hAnsi="Times New Roman" w:cs="Times New Roman"/>
        </w:rPr>
      </w:pPr>
    </w:p>
    <w:p w14:paraId="33D2D863" w14:textId="418F3085" w:rsidR="00697FEC" w:rsidRDefault="00697FEC" w:rsidP="0069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2017</w:t>
      </w:r>
    </w:p>
    <w:p w14:paraId="2D45487E" w14:textId="5B269FD8" w:rsidR="00FD1DFA" w:rsidRDefault="00FD1DFA" w:rsidP="0069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May 2019</w:t>
      </w:r>
      <w:bookmarkStart w:id="0" w:name="_GoBack"/>
      <w:bookmarkEnd w:id="0"/>
    </w:p>
    <w:p w14:paraId="3AC42E8C" w14:textId="77777777" w:rsidR="006B2F86" w:rsidRPr="00E71FC3" w:rsidRDefault="00FD1DF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79C4C" w14:textId="77777777" w:rsidR="00697FEC" w:rsidRDefault="00697FEC" w:rsidP="00E71FC3">
      <w:r>
        <w:separator/>
      </w:r>
    </w:p>
  </w:endnote>
  <w:endnote w:type="continuationSeparator" w:id="0">
    <w:p w14:paraId="7CD2CE61" w14:textId="77777777" w:rsidR="00697FEC" w:rsidRDefault="00697F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7F7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A8FDF" w14:textId="77777777" w:rsidR="00697FEC" w:rsidRDefault="00697FEC" w:rsidP="00E71FC3">
      <w:r>
        <w:separator/>
      </w:r>
    </w:p>
  </w:footnote>
  <w:footnote w:type="continuationSeparator" w:id="0">
    <w:p w14:paraId="5AB924DF" w14:textId="77777777" w:rsidR="00697FEC" w:rsidRDefault="00697F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FEC"/>
    <w:rsid w:val="001A7C09"/>
    <w:rsid w:val="00577BD5"/>
    <w:rsid w:val="00656CBA"/>
    <w:rsid w:val="00697FEC"/>
    <w:rsid w:val="006A1F77"/>
    <w:rsid w:val="00733BE7"/>
    <w:rsid w:val="00AB52E8"/>
    <w:rsid w:val="00B16D3F"/>
    <w:rsid w:val="00BB41AC"/>
    <w:rsid w:val="00E71FC3"/>
    <w:rsid w:val="00EF4813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3C0D2"/>
  <w15:chartTrackingRefBased/>
  <w15:docId w15:val="{EEE0CDC6-FEFA-4AB4-B142-21600A9A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F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D1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2017-03-25T17:34:00Z</dcterms:created>
  <dcterms:modified xsi:type="dcterms:W3CDTF">2019-05-21T07:49:00Z</dcterms:modified>
</cp:coreProperties>
</file>